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24D8" w14:textId="1EE5122F" w:rsidR="00BA00AB" w:rsidRDefault="00A74F3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BERNEY</w:t>
      </w:r>
      <w:r>
        <w:rPr>
          <w:rFonts w:cs="Times New Roman"/>
          <w:szCs w:val="24"/>
        </w:rPr>
        <w:t xml:space="preserve">      (d.1440)</w:t>
      </w:r>
    </w:p>
    <w:p w14:paraId="30E5D585" w14:textId="77777777" w:rsidR="00A74F32" w:rsidRDefault="00A74F32" w:rsidP="009139A6">
      <w:pPr>
        <w:pStyle w:val="NoSpacing"/>
        <w:rPr>
          <w:rFonts w:cs="Times New Roman"/>
          <w:szCs w:val="24"/>
        </w:rPr>
      </w:pPr>
    </w:p>
    <w:p w14:paraId="510D58F4" w14:textId="77777777" w:rsidR="00A74F32" w:rsidRDefault="00A74F32" w:rsidP="009139A6">
      <w:pPr>
        <w:pStyle w:val="NoSpacing"/>
        <w:rPr>
          <w:rFonts w:cs="Times New Roman"/>
          <w:szCs w:val="24"/>
        </w:rPr>
      </w:pPr>
    </w:p>
    <w:p w14:paraId="77DC135E" w14:textId="15F496BA" w:rsidR="00A74F32" w:rsidRDefault="00A74F3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Philip(q.v.), Thomas(q.v.), John(q.v.), Elizabeth, Margery, Margaret, Isabel.</w:t>
      </w:r>
    </w:p>
    <w:p w14:paraId="3CDE1EAF" w14:textId="77777777" w:rsidR="00A74F32" w:rsidRDefault="00A74F32" w:rsidP="00A74F32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B14CC1F" w14:textId="593B638D" w:rsidR="00A74F32" w:rsidRDefault="00A74F32" w:rsidP="00A74F32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121-132</w:t>
      </w:r>
      <w:r>
        <w:rPr>
          <w:rFonts w:cs="Times New Roman"/>
          <w:szCs w:val="24"/>
        </w:rPr>
        <w:t xml:space="preserve">, </w:t>
      </w:r>
      <w:r w:rsidRPr="00CE34CC">
        <w:rPr>
          <w:rFonts w:cs="Times New Roman"/>
          <w:szCs w:val="24"/>
        </w:rPr>
        <w:t>Francis Blomefield)</w:t>
      </w:r>
    </w:p>
    <w:p w14:paraId="45728C38" w14:textId="77777777" w:rsidR="00A74F32" w:rsidRDefault="00A74F32" w:rsidP="00A74F32">
      <w:pPr>
        <w:pStyle w:val="NoSpacing"/>
        <w:rPr>
          <w:rFonts w:cs="Times New Roman"/>
          <w:szCs w:val="24"/>
        </w:rPr>
      </w:pPr>
    </w:p>
    <w:p w14:paraId="24BE7516" w14:textId="77777777" w:rsidR="00A74F32" w:rsidRDefault="00A74F32" w:rsidP="00A74F32">
      <w:pPr>
        <w:pStyle w:val="NoSpacing"/>
        <w:rPr>
          <w:rFonts w:cs="Times New Roman"/>
          <w:szCs w:val="24"/>
        </w:rPr>
      </w:pPr>
    </w:p>
    <w:p w14:paraId="1DADE52E" w14:textId="0F98B2E7" w:rsidR="00A74F32" w:rsidRDefault="00A74F32" w:rsidP="00A74F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1424-5</w:t>
      </w:r>
      <w:r>
        <w:rPr>
          <w:rFonts w:cs="Times New Roman"/>
          <w:szCs w:val="24"/>
        </w:rPr>
        <w:tab/>
        <w:t>He held the manor of Reedham, Norfolk.   (ibid.)</w:t>
      </w:r>
    </w:p>
    <w:p w14:paraId="12261C96" w14:textId="3DE3FF23" w:rsidR="00A74F32" w:rsidRDefault="00A74F32" w:rsidP="00A74F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Jun.1440</w:t>
      </w:r>
      <w:r>
        <w:rPr>
          <w:rFonts w:cs="Times New Roman"/>
          <w:szCs w:val="24"/>
        </w:rPr>
        <w:tab/>
        <w:t>He made his Will.   (ibid.)</w:t>
      </w:r>
    </w:p>
    <w:p w14:paraId="4A26C3CE" w14:textId="1672AD82" w:rsidR="00A74F32" w:rsidRDefault="00A74F32" w:rsidP="00A74F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Sep.</w:t>
      </w:r>
      <w:r>
        <w:rPr>
          <w:rFonts w:cs="Times New Roman"/>
          <w:szCs w:val="24"/>
        </w:rPr>
        <w:tab/>
        <w:t>Probate of his Will.   (ibid.)</w:t>
      </w:r>
    </w:p>
    <w:p w14:paraId="47E85726" w14:textId="77777777" w:rsidR="00A74F32" w:rsidRDefault="00A74F32" w:rsidP="00A74F32">
      <w:pPr>
        <w:pStyle w:val="NoSpacing"/>
        <w:rPr>
          <w:rFonts w:cs="Times New Roman"/>
          <w:szCs w:val="24"/>
        </w:rPr>
      </w:pPr>
    </w:p>
    <w:p w14:paraId="1A9DFD6C" w14:textId="77777777" w:rsidR="00A74F32" w:rsidRDefault="00A74F32" w:rsidP="00A74F32">
      <w:pPr>
        <w:pStyle w:val="NoSpacing"/>
        <w:rPr>
          <w:rFonts w:cs="Times New Roman"/>
          <w:szCs w:val="24"/>
        </w:rPr>
      </w:pPr>
    </w:p>
    <w:p w14:paraId="01AFE15E" w14:textId="31DF1670" w:rsidR="00A74F32" w:rsidRPr="00A74F32" w:rsidRDefault="00856A25" w:rsidP="00A74F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sectPr w:rsidR="00A74F32" w:rsidRPr="00A74F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C00A" w14:textId="77777777" w:rsidR="00A74F32" w:rsidRDefault="00A74F32" w:rsidP="009139A6">
      <w:r>
        <w:separator/>
      </w:r>
    </w:p>
  </w:endnote>
  <w:endnote w:type="continuationSeparator" w:id="0">
    <w:p w14:paraId="63E2D8DE" w14:textId="77777777" w:rsidR="00A74F32" w:rsidRDefault="00A74F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A7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1AF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80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D00D7" w14:textId="77777777" w:rsidR="00A74F32" w:rsidRDefault="00A74F32" w:rsidP="009139A6">
      <w:r>
        <w:separator/>
      </w:r>
    </w:p>
  </w:footnote>
  <w:footnote w:type="continuationSeparator" w:id="0">
    <w:p w14:paraId="04ED702B" w14:textId="77777777" w:rsidR="00A74F32" w:rsidRDefault="00A74F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B67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BE9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31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32"/>
    <w:rsid w:val="000666E0"/>
    <w:rsid w:val="002510B7"/>
    <w:rsid w:val="005C130B"/>
    <w:rsid w:val="00826F5C"/>
    <w:rsid w:val="00856A25"/>
    <w:rsid w:val="009139A6"/>
    <w:rsid w:val="009448BB"/>
    <w:rsid w:val="00947624"/>
    <w:rsid w:val="00A3176C"/>
    <w:rsid w:val="00A74F3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5E8C7"/>
  <w15:chartTrackingRefBased/>
  <w15:docId w15:val="{0163E01C-1E3F-4BB8-B074-081E7831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2024-02-12T15:49:00Z</dcterms:created>
  <dcterms:modified xsi:type="dcterms:W3CDTF">2024-02-12T16:00:00Z</dcterms:modified>
</cp:coreProperties>
</file>